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26-10-01-078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Hubertusstraße Brilon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Stadt Brilon und die Stadtwerke Brilon AöR beabsichtigen den Ausbau der Straße
"Hubertusstraße" in der Kernstadt Brilon.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